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646A" w:rsidR="00B92B86" w:rsidP="0049749B" w:rsidRDefault="00B92B86" w14:paraId="c6da272" w14:textId="c6da27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45646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45646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45646A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45646A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45646A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45646A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45646A" w:rsidR="0045646A" w:rsidTr="001D0E8B">
        <w:trPr>
          <w:jc w:val="right"/>
        </w:trPr>
        <w:tc>
          <w:tcPr>
            <w:tcW w:w="4320" w:type="dxa"/>
          </w:tcPr>
          <w:p w:rsidRPr="0045646A" w:rsidR="00340399" w:rsidP="00E2790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45646A">
              <w:rPr>
                <w:rFonts w:ascii="Arial" w:hAnsi="Arial" w:cs="Arial"/>
              </w:rPr>
              <w:t>Poslovni b</w:t>
            </w:r>
            <w:r w:rsidRPr="0045646A" w:rsidR="0092437B">
              <w:rPr>
                <w:rFonts w:ascii="Arial" w:hAnsi="Arial" w:cs="Arial"/>
              </w:rPr>
              <w:t xml:space="preserve">roj: </w:t>
            </w:r>
            <w:r w:rsidRPr="0045646A" w:rsidR="00F65D4C">
              <w:rPr>
                <w:rFonts w:ascii="Arial" w:hAnsi="Arial" w:cs="Arial"/>
              </w:rPr>
              <w:t>St</w:t>
            </w:r>
            <w:r w:rsidRPr="0045646A" w:rsidR="0092437B">
              <w:rPr>
                <w:rFonts w:ascii="Arial" w:hAnsi="Arial" w:cs="Arial"/>
              </w:rPr>
              <w:t>-</w:t>
            </w:r>
            <w:r w:rsidRPr="0045646A" w:rsidR="00C65F33">
              <w:rPr>
                <w:rFonts w:ascii="Arial" w:hAnsi="Arial" w:cs="Arial"/>
              </w:rPr>
              <w:t>200</w:t>
            </w:r>
            <w:r w:rsidRPr="0045646A" w:rsidR="00340399">
              <w:rPr>
                <w:rFonts w:ascii="Arial" w:hAnsi="Arial" w:cs="Arial"/>
              </w:rPr>
              <w:t>/</w:t>
            </w:r>
            <w:r w:rsidRPr="0045646A" w:rsidR="00937C8E">
              <w:rPr>
                <w:rFonts w:ascii="Arial" w:hAnsi="Arial" w:cs="Arial"/>
              </w:rPr>
              <w:t>202</w:t>
            </w:r>
            <w:r w:rsidRPr="0045646A" w:rsidR="00F44110">
              <w:rPr>
                <w:rFonts w:ascii="Arial" w:hAnsi="Arial" w:cs="Arial"/>
              </w:rPr>
              <w:t>5</w:t>
            </w:r>
            <w:r w:rsidRPr="0045646A" w:rsidR="00340399">
              <w:rPr>
                <w:rFonts w:ascii="Arial" w:hAnsi="Arial" w:cs="Arial"/>
              </w:rPr>
              <w:t>-</w:t>
            </w:r>
            <w:r w:rsidRPr="0045646A" w:rsidR="00E27904">
              <w:rPr>
                <w:rFonts w:ascii="Arial" w:hAnsi="Arial" w:cs="Arial"/>
              </w:rPr>
              <w:t>8</w:t>
            </w:r>
          </w:p>
        </w:tc>
      </w:tr>
    </w:tbl>
    <w:p w:rsidRPr="0045646A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5646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45646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45646A" w:rsidR="0096139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5646A" w:rsidR="0096139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5646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5646A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45646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45646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45646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45646A" w:rsidR="00F65D4C" w:rsidP="00F65D4C" w:rsidRDefault="00D67F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ANA MARIJA CLEAN4U j.d.o.o., Jarek Bisaški, Jarek Bisaški 39, OIB:34247356300</w:t>
      </w:r>
      <w:r w:rsidRPr="0045646A" w:rsidR="00036CA1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45646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45646A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45646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45646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45646A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45646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45646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45646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45646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45646A" w:rsidR="00C65F3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45646A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45646A" w:rsidR="00C65F33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45646A" w:rsidR="0096139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45646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5646A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45646A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45646A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45646A" w:rsidR="00F65D4C" w:rsidP="00F65D4C" w:rsidRDefault="00E27904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45646A" w:rsidR="0096139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5646A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45646A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45646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45646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</w:t>
      </w:r>
      <w:r w:rsidRPr="0045646A" w:rsidR="00E27904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45646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dužnika.</w:t>
      </w:r>
    </w:p>
    <w:p w:rsidRPr="0045646A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E27904" w:rsidP="00F65D4C" w:rsidRDefault="00E27904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45646A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45646A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45646A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45646A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45646A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45646A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45646A" w:rsidR="00C65F33">
        <w:rPr>
          <w:rFonts w:ascii="Arial" w:hAnsi="Arial" w:eastAsia="Times New Roman" w:cs="Arial"/>
          <w:sz w:val="24"/>
          <w:szCs w:val="24"/>
          <w:lang w:eastAsia="hr-HR"/>
        </w:rPr>
        <w:t>ANA MARIJA CLEAN4U j.d.o.o., Jarek Bisaški, Jarek Bisaški 39, OIB:34247356300</w:t>
      </w:r>
      <w:r w:rsidRPr="0045646A">
        <w:rPr>
          <w:rFonts w:ascii="Arial" w:hAnsi="Arial" w:cs="Arial"/>
          <w:sz w:val="24"/>
          <w:szCs w:val="24"/>
        </w:rPr>
        <w:t>.</w:t>
      </w: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45646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45646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45646A" w:rsidR="0096139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5646A" w:rsidR="0096139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5646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45646A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45646A" w:rsidR="00E27904">
        <w:rPr>
          <w:rFonts w:ascii="Arial" w:hAnsi="Arial" w:eastAsia="Times New Roman" w:cs="Arial"/>
          <w:sz w:val="24"/>
          <w:szCs w:val="24"/>
          <w:lang w:eastAsia="hr-HR"/>
        </w:rPr>
        <w:t>2.150,89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5646A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5646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E27904" w:rsidP="00F65D4C" w:rsidRDefault="00E279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E27904" w:rsidP="00F65D4C" w:rsidRDefault="00E279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E27904" w:rsidP="00F65D4C" w:rsidRDefault="00E279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5646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45646A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45646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5646A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45646A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45646A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45646A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45646A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45646A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45646A" w:rsidR="00036CA1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45646A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45646A" w:rsidR="0045646A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45646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45646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45646A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646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45646A" w:rsidR="0045646A" w:rsidTr="003F248B">
        <w:tc>
          <w:tcPr>
            <w:tcW w:w="3095" w:type="dxa"/>
            <w:shd w:val="clear" w:color="auto" w:fill="auto"/>
          </w:tcPr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45646A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5646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5646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5646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45646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5646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45646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646A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45646A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35E6" w:rsidP="00501147" w:rsidRDefault="007C35E6">
      <w:pPr>
        <w:spacing w:after="0" w:line="240" w:lineRule="auto"/>
      </w:pPr>
      <w:r>
        <w:separator/>
      </w:r>
    </w:p>
  </w:endnote>
  <w:endnote w:type="continuationSeparator" w:id="0">
    <w:p w:rsidR="007C35E6" w:rsidP="00501147" w:rsidRDefault="007C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35E6" w:rsidP="00501147" w:rsidRDefault="007C35E6">
      <w:pPr>
        <w:spacing w:after="0" w:line="240" w:lineRule="auto"/>
      </w:pPr>
      <w:r>
        <w:separator/>
      </w:r>
    </w:p>
  </w:footnote>
  <w:footnote w:type="continuationSeparator" w:id="0">
    <w:p w:rsidR="007C35E6" w:rsidP="00501147" w:rsidRDefault="007C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5301D">
      <w:rPr>
        <w:rFonts w:ascii="Arial" w:hAnsi="Arial" w:cs="Arial"/>
        <w:noProof/>
        <w:sz w:val="24"/>
        <w:szCs w:val="24"/>
      </w:rPr>
      <w:t>Poslovni broj: St-200/2025-8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5301D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6CA1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7D29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5301D"/>
    <w:rsid w:val="0045646A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14548"/>
    <w:rsid w:val="00521DEA"/>
    <w:rsid w:val="0055446B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D71B7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C35E6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396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2193A"/>
    <w:rsid w:val="00B367DA"/>
    <w:rsid w:val="00B43087"/>
    <w:rsid w:val="00B43741"/>
    <w:rsid w:val="00B724CD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65F33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67F16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27904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30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301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301D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301D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301D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8. rujna 2025.</izvorni_sadrzaj>
    <derivirana_varijabla naziv="DomainObject.StvarniPocetakDatum_1">8. rujna 2025.</derivirana_varijabla>
  </DomainObject.StvarniPocetakDatum>
  <DomainObject.StvarniZavrsetakDatum>
    <izvorni_sadrzaj>8. rujna 2025.</izvorni_sadrzaj>
    <derivirana_varijabla naziv="DomainObject.StvarniZavrsetakDatum_1">8. rujna 2025.</derivirana_varijabla>
  </DomainObject.StvarniZavrsetakDatum>
  <DomainObject.PlaniraniZavrsetakDatum>
    <izvorni_sadrzaj>8. rujna 2025.</izvorni_sadrzaj>
    <derivirana_varijabla naziv="DomainObject.PlaniraniZavrsetakDatum_1">8. rujna 2025.</derivirana_varijabla>
  </DomainObject.PlaniraniZavrsetakDatum>
  <DomainObject.PlaniraniPocetakDatum>
    <izvorni_sadrzaj>8. rujna 2025.</izvorni_sadrzaj>
    <derivirana_varijabla naziv="DomainObject.PlaniraniPocetakDatum_1">8. rujna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13:03</izvorni_sadrzaj>
    <derivirana_varijabla naziv="DomainObject.StvarniZavrsetakVrijeme_1">13:03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2025.</izvorni_sadrzaj>
    <derivirana_varijabla naziv="DomainObject.Zapisnik.DatumKreiranja_1">8.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St-200/2025-8</izvorni_sadrzaj>
    <derivirana_varijabla naziv="DomainObject.Zapisnik.Oznaka_1">St-200/2025-8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kolovoza 2025.</izvorni_sadrzaj>
    <derivirana_varijabla naziv="DomainObject.Predmet.DatumIzradeOptuznogAkta_1">11. kolovoza 2025.</derivirana_varijabla>
  </DomainObject.Predmet.DatumIzradeOptuznogAkta>
  <DomainObject.Predmet.DatumIzradeOptuznogAktaFormated>
    <izvorni_sadrzaj>11.8.2025.</izvorni_sadrzaj>
    <derivirana_varijabla naziv="DomainObject.Predmet.DatumIzradeOptuznogAktaFormated_1">11.8.2025.</derivirana_varijabla>
  </DomainObject.Predmet.DatumIzradeOptuznogAktaFormated>
  <DomainObject.Predmet.DatumOsnivanja>
    <izvorni_sadrzaj>12. kolovoza 2025.</izvorni_sadrzaj>
    <derivirana_varijabla naziv="DomainObject.Predmet.DatumOsnivanja_1">12.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kolovoza 2025.</izvorni_sadrzaj>
    <derivirana_varijabla naziv="DomainObject.Predmet.DatumPrimitkaOptuznogAkta_1">11.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St-200/2025</izvorni_sadrzaj>
    <derivirana_varijabla naziv="DomainObject.Predmet.OznakaBroj_1">St-200/2025</derivirana_varijabla>
  </DomainObject.Predmet.OznakaBroj>
  <DomainObject.Predmet.OznakaBrojOptuznogAkta>
    <izvorni_sadrzaj>04-06-25-3240</izvorni_sadrzaj>
    <derivirana_varijabla naziv="DomainObject.Predmet.OznakaBrojOptuznogAkta_1">04-06-25-3240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MARIJA CLEAN4U jednostavno društvo s ograničenom odgovornošću za usluge zastupanog po punomoćniku Ana Marija Čović Štaba</izvorni_sadrzaj>
    <derivirana_varijabla naziv="DomainObject.Predmet.ProtustrankaFormated_1">  ANA MARIJA CLEAN4U jednostavno društvo s ograničenom odgovornošću za usluge zastupanog po punomoćniku Ana Marija Čović Štaba</derivirana_varijabla>
  </DomainObject.Predmet.ProtustrankaFormated>
  <DomainObject.Predmet.ProtustrankaFormatedOIB>
    <izvorni_sadrzaj>  ANA MARIJA CLEAN4U jednostavno društvo s ograničenom odgovornošću za usluge, OIB 34247356300 zastupanog po punomoćniku Ana Marija Čović Štaba</izvorni_sadrzaj>
    <derivirana_varijabla naziv="DomainObject.Predmet.ProtustrankaFormatedOIB_1">  ANA MARIJA CLEAN4U jednostavno društvo s ograničenom odgovornošću za usluge, OIB 34247356300 zastupanog po punomoćniku Ana Marija Čović Štaba</derivirana_varijabla>
  </DomainObject.Predmet.ProtustrankaFormatedOIB>
  <DomainObject.Predmet.ProtustrankaFormatedWithAdress>
    <izvorni_sadrzaj> ANA MARIJA CLEAN4U jednostavno društvo s ograničenom odgovornošću za usluge, Jarek Bisaški 39, 42225 Jarek Bisaški zastupanog po punomoćniku Ana Marija Čović Štaba</izvorni_sadrzaj>
    <derivirana_varijabla naziv="DomainObject.Predmet.ProtustrankaFormatedWithAdress_1"> ANA MARIJA CLEAN4U jednostavno društvo s ograničenom odgovornošću za usluge, Jarek Bisaški 39, 42225 Jarek Bisaški zastupanog po punomoćniku Ana Marija Čović Štaba</derivirana_varijabla>
  </DomainObject.Predmet.ProtustrankaFormatedWithAdress>
  <DomainObject.Predmet.ProtustrankaFormatedWithAdressOIB>
    <izvorni_sadrzaj> ANA MARIJA CLEAN4U jednostavno društvo s ograničenom odgovornošću za usluge, OIB 34247356300, Jarek Bisaški 39, 42225 Jarek Bisaški zastupanog po punomoćniku Ana Marija Čović Štaba</izvorni_sadrzaj>
    <derivirana_varijabla naziv="DomainObject.Predmet.ProtustrankaFormatedWithAdressOIB_1"> ANA MARIJA CLEAN4U jednostavno društvo s ograničenom odgovornošću za usluge, OIB 34247356300, Jarek Bisaški 39, 42225 Jarek Bisaški zastupanog po punomoćniku Ana Marija Čović Štaba</derivirana_varijabla>
  </DomainObject.Predmet.ProtustrankaFormatedWithAdressOIB>
  <DomainObject.Predmet.ProtustrankaWithAdress>
    <izvorni_sadrzaj>ANA MARIJA CLEAN4U jednostavno društvo s ograničenom odgovornošću za usluge Jarek Bisaški 39, 42225 Jarek Bisaški</izvorni_sadrzaj>
    <derivirana_varijabla naziv="DomainObject.Predmet.ProtustrankaWithAdress_1">ANA MARIJA CLEAN4U jednostavno društvo s ograničenom odgovornošću za usluge Jarek Bisaški 39, 42225 Jarek Bisaški</derivirana_varijabla>
  </DomainObject.Predmet.ProtustrankaWithAdress>
  <DomainObject.Predmet.ProtustrankaWithAdressOIB>
    <izvorni_sadrzaj>ANA MARIJA CLEAN4U jednostavno društvo s ograničenom odgovornošću za usluge, OIB 34247356300, Jarek Bisaški 39, 42225 Jarek Bisaški</izvorni_sadrzaj>
    <derivirana_varijabla naziv="DomainObject.Predmet.ProtustrankaWithAdressOIB_1">ANA MARIJA CLEAN4U jednostavno društvo s ograničenom odgovornošću za usluge, OIB 34247356300, Jarek Bisaški 39, 42225 Jarek Bisaški</derivirana_varijabla>
  </DomainObject.Predmet.ProtustrankaWithAdressOIB>
  <DomainObject.Predmet.ProtustrankaNazivFormated>
    <izvorni_sadrzaj>ANA MARIJA CLEAN4U jednostavno društvo s ograničenom odgovornošću za usluge</izvorni_sadrzaj>
    <derivirana_varijabla naziv="DomainObject.Predmet.ProtustrankaNazivFormated_1">ANA MARIJA CLEAN4U jednostavno društvo s ograničenom odgovornošću za usluge</derivirana_varijabla>
  </DomainObject.Predmet.ProtustrankaNazivFormated>
  <DomainObject.Predmet.ProtustrankaNazivFormatedOIB>
    <izvorni_sadrzaj>ANA MARIJA CLEAN4U jednostavno društvo s ograničenom odgovornošću za usluge, OIB 34247356300</izvorni_sadrzaj>
    <derivirana_varijabla naziv="DomainObject.Predmet.ProtustrankaNazivFormatedOIB_1">ANA MARIJA CLEAN4U jednostavno društvo s ograničenom odgovornošću za usluge, OIB 34247356300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MARIJA CLEAN4U jednostavno društvo s ograničenom odgovornošću za usluge zastupanog po punomoćniku Ana Marija Čović Štaba</item>
    </izvorni_sadrzaj>
    <derivirana_varijabla naziv="DomainObject.Predmet.ProtuStrankaListFormated_1">
      <item>ANA MARIJA CLEAN4U jednostavno društvo s ograničenom odgovornošću za usluge zastupanog po punomoćniku Ana Marija Čović Štaba</item>
    </derivirana_varijabla>
  </DomainObject.Predmet.ProtuStrankaListFormated>
  <DomainObject.Predmet.ProtuStrankaListFormatedOIB>
    <izvorni_sadrzaj>
      <item>ANA MARIJA CLEAN4U jednostavno društvo s ograničenom odgovornošću za usluge, OIB 34247356300 zastupanog po punomoćniku Ana Marija Čović Štaba</item>
    </izvorni_sadrzaj>
    <derivirana_varijabla naziv="DomainObject.Predmet.ProtuStrankaListFormatedOIB_1">
      <item>ANA MARIJA CLEAN4U jednostavno društvo s ograničenom odgovornošću za usluge, OIB 34247356300 zastupanog po punomoćniku Ana Marija Čović Štaba</item>
    </derivirana_varijabla>
  </DomainObject.Predmet.ProtuStrankaListFormatedOIB>
  <DomainObject.Predmet.ProtuStrankaListFormatedWithAdress>
    <izvorni_sadrzaj>
      <item>ANA MARIJA CLEAN4U jednostavno društvo s ograničenom odgovornošću za usluge, Jarek Bisaški 39, 42225 Jarek Bisaški zastupanog po punomoćniku Ana Marija Čović Štaba</item>
    </izvorni_sadrzaj>
    <derivirana_varijabla naziv="DomainObject.Predmet.ProtuStrankaListFormatedWithAdress_1">
      <item>ANA MARIJA CLEAN4U jednostavno društvo s ograničenom odgovornošću za usluge, Jarek Bisaški 39, 42225 Jarek Bisaški zastupanog po punomoćniku Ana Marija Čović Štaba</item>
    </derivirana_varijabla>
  </DomainObject.Predmet.ProtuStrankaListFormatedWithAdress>
  <DomainObject.Predmet.ProtuStrankaListFormatedWithAdressOIB>
    <izvorni_sadrzaj>
      <item>ANA MARIJA CLEAN4U jednostavno društvo s ograničenom odgovornošću za usluge, OIB 34247356300, Jarek Bisaški 39, 42225 Jarek Bisaški zastupanog po punomoćniku Ana Marija Čović Štaba</item>
    </izvorni_sadrzaj>
    <derivirana_varijabla naziv="DomainObject.Predmet.ProtuStrankaListFormatedWithAdressOIB_1">
      <item>ANA MARIJA CLEAN4U jednostavno društvo s ograničenom odgovornošću za usluge, OIB 34247356300, Jarek Bisaški 39, 42225 Jarek Bisaški zastupanog po punomoćniku Ana Marija Čović Štaba</item>
    </derivirana_varijabla>
  </DomainObject.Predmet.ProtuStrankaListFormatedWithAdressOIB>
  <DomainObject.Predmet.ProtuStrankaListNazivFormated>
    <izvorni_sadrzaj>
      <item>ANA MARIJA CLEAN4U jednostavno društvo s ograničenom odgovornošću za usluge</item>
    </izvorni_sadrzaj>
    <derivirana_varijabla naziv="DomainObject.Predmet.ProtuStrankaListNazivFormated_1">
      <item>ANA MARIJA CLEAN4U jednostavno društvo s ograničenom odgovornošću za usluge</item>
    </derivirana_varijabla>
  </DomainObject.Predmet.ProtuStrankaListNazivFormated>
  <DomainObject.Predmet.ProtuStrankaListNazivFormatedOIB>
    <izvorni_sadrzaj>
      <item>ANA MARIJA CLEAN4U jednostavno društvo s ograničenom odgovornošću za usluge, OIB 34247356300</item>
    </izvorni_sadrzaj>
    <derivirana_varijabla naziv="DomainObject.Predmet.ProtuStrankaListNazivFormatedOIB_1">
      <item>ANA MARIJA CLEAN4U jednostavno društvo s ograničenom odgovornošću za usluge, OIB 34247356300</item>
    </derivirana_varijabla>
  </DomainObject.Predmet.ProtuStrankaListNazivFormatedOIB>
  <DomainObject.Predmet.OstaliListFormated>
    <izvorni_sadrzaj>
      <item>Ana Marija Čović Štaba punomoćnica sudionika u postupku ANA MARIJA CLEAN4U jednostavno društvo s ograničenom odgovornošću za usluge</item>
    </izvorni_sadrzaj>
    <derivirana_varijabla naziv="DomainObject.Predmet.OstaliListFormated_1">
      <item>Ana Marija Čović Štaba punomoćnica sudionika u postupku ANA MARIJA CLEAN4U jednostavno društvo s ograničenom odgovornošću za usluge</item>
    </derivirana_varijabla>
  </DomainObject.Predmet.OstaliListFormated>
  <DomainObject.Predmet.OstaliListFormatedOIB>
    <izvorni_sadrzaj>
      <item>Ana Marija Čović Štaba, OIB 34358112432 punomoćnica sudionika u postupku ANA MARIJA CLEAN4U jednostavno društvo s ograničenom odgovornošću za usluge</item>
    </izvorni_sadrzaj>
    <derivirana_varijabla naziv="DomainObject.Predmet.OstaliListFormatedOIB_1">
      <item>Ana Marija Čović Štaba, OIB 34358112432 punomoćnica sudionika u postupku ANA MARIJA CLEAN4U jednostavno društvo s ograničenom odgovornošću za usluge</item>
    </derivirana_varijabla>
  </DomainObject.Predmet.OstaliListFormatedOIB>
  <DomainObject.Predmet.OstaliListFormatedWithAdress>
    <izvorni_sadrzaj>
      <item>Ana Marija Čović Štaba, Jarek Bisaški 39, 42225 Jarek Bisaški punomoćnica sudionika u postupku ANA MARIJA CLEAN4U jednostavno društvo s ograničenom odgovornošću za usluge</item>
    </izvorni_sadrzaj>
    <derivirana_varijabla naziv="DomainObject.Predmet.OstaliListFormatedWithAdress_1">
      <item>Ana Marija Čović Štaba, Jarek Bisaški 39, 42225 Jarek Bisaški punomoćnica sudionika u postupku ANA MARIJA CLEAN4U jednostavno društvo s ograničenom odgovornošću za usluge</item>
    </derivirana_varijabla>
  </DomainObject.Predmet.OstaliListFormatedWithAdress>
  <DomainObject.Predmet.OstaliListFormatedWithAdressOIB>
    <izvorni_sadrzaj>
      <item>Ana Marija Čović Štaba, OIB 34358112432, Jarek Bisaški 39, 42225 Jarek Bisaški punomoćnica sudionika u postupku ANA MARIJA CLEAN4U jednostavno društvo s ograničenom odgovornošću za usluge</item>
    </izvorni_sadrzaj>
    <derivirana_varijabla naziv="DomainObject.Predmet.OstaliListFormatedWithAdressOIB_1">
      <item>Ana Marija Čović Štaba, OIB 34358112432, Jarek Bisaški 39, 42225 Jarek Bisaški punomoćnica sudionika u postupku ANA MARIJA CLEAN4U jednostavno društvo s ograničenom odgovornošću za usluge</item>
    </derivirana_varijabla>
  </DomainObject.Predmet.OstaliListFormatedWithAdressOIB>
  <DomainObject.Predmet.OstaliListNazivFormated>
    <izvorni_sadrzaj>
      <item>Ana Marija Čović Štaba</item>
    </izvorni_sadrzaj>
    <derivirana_varijabla naziv="DomainObject.Predmet.OstaliListNazivFormated_1">
      <item>Ana Marija Čović Štaba</item>
    </derivirana_varijabla>
  </DomainObject.Predmet.OstaliListNazivFormated>
  <DomainObject.Predmet.OstaliListNazivFormatedOIB>
    <izvorni_sadrzaj>
      <item>Ana Marija Čović Štaba, OIB 34358112432</item>
    </izvorni_sadrzaj>
    <derivirana_varijabla naziv="DomainObject.Predmet.OstaliListNazivFormatedOIB_1">
      <item>Ana Marija Čović Štaba, OIB 34358112432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2025.</izvorni_sadrzaj>
    <derivirana_varijabla naziv="DomainObject.Datum_1">8. rujna 2025.</derivirana_varijabla>
  </DomainObject.Datum>
  <DomainObject.PoslovniBrojDokumenta>
    <izvorni_sadrzaj>St-200/2025-8</izvorni_sadrzaj>
    <derivirana_varijabla naziv="DomainObject.PoslovniBrojDokumenta_1">St-200/2025-8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MARIJA CLEAN4U jednostavno društvo s ograničenom odgovornošću za usluge</izvorni_sadrzaj>
    <derivirana_varijabla naziv="DomainObject.Predmet.ProtustrankaIDrugi_1">ANA MARIJA CLEAN4U jednostavno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ANA MARIJA CLEAN4U jednostavno društvo s ograničenom odgovornošću za usluge, OIB 34247356300, Jarek Bisaški 39, 42225 Jarek Bisaški</izvorni_sadrzaj>
    <derivirana_varijabla naziv="DomainObject.Predmet.ProtustrankaIDrugiAdressOIB_1">ANA MARIJA CLEAN4U jednostavno društvo s ograničenom odgovornošću za usluge, OIB 34247356300, Jarek Bisaški 39, 42225 Jarek Bisaški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MARIJA CLEAN4U jednostavno društvo s ograničenom odgovornošću za usluge</item>
      <item>Financijska agencija</item>
      <item>Ana Marija Čović Štaba</item>
    </izvorni_sadrzaj>
    <derivirana_varijabla naziv="DomainObject.Predmet.SudioniciListNaziv_1">
      <item>ANA MARIJA CLEAN4U jednostavno društvo s ograničenom odgovornošću za usluge</item>
      <item>Financijska agencija</item>
      <item>Ana Marija Čović Štaba</item>
    </derivirana_varijabla>
  </DomainObject.Predmet.SudioniciListNaziv>
  <DomainObject.Predmet.SudioniciListAdressOIB>
    <izvorni_sadrzaj>
      <item>ANA MARIJA CLEAN4U jednostavno društvo s ograničenom odgovornošću za usluge, OIB 34247356300, Jarek Bisaški 39,42225 Jarek Bisaški</item>
      <item>Financijska agencija, OIB 85821130368, A.CESARCA 2,42000 Varaždin</item>
      <item>Ana Marija Čović Štaba, OIB 34358112432, Jarek Bisaški 39,42225 Jarek Bisaški</item>
    </izvorni_sadrzaj>
    <derivirana_varijabla naziv="DomainObject.Predmet.SudioniciListAdressOIB_1">
      <item>ANA MARIJA CLEAN4U jednostavno društvo s ograničenom odgovornošću za usluge, OIB 34247356300, Jarek Bisaški 39,42225 Jarek Bisaški</item>
      <item>Financijska agencija, OIB 85821130368, A.CESARCA 2,42000 Varaždin</item>
      <item>Ana Marija Čović Štaba, OIB 34358112432, Jarek Bisaški 39,42225 Jarek Bisaški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34247356300</item>
      <item>, OIB 85821130368</item>
      <item>, OIB 34358112432</item>
    </izvorni_sadrzaj>
    <derivirana_varijabla naziv="DomainObject.Predmet.SudioniciListNazivOIB_1">
      <item>, OIB 34247356300</item>
      <item>, OIB 85821130368</item>
      <item>, OIB 34358112432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kolovoza 2025.</izvorni_sadrzaj>
    <derivirana_varijabla naziv="DomainObject.Predmet.DatumPocetkaProcesa_1">12.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FCD68-18C1-4506-8E0E-3FA0908F494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317</properties:Words>
  <properties:Characters>1713</properties:Characters>
  <properties:Lines>93</properties:Lines>
  <properties:Paragraphs>32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2025-08-13T08:12:00Z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2025-09-08T11:04:00Z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St-200/2025-8 / Zapisnik - Ročište radi rasprave o uvjetima za otvaranje steč. post. (St-200-25-8 Zapisnik od 8.9.25.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